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736" w:rsidRPr="00816C0F" w:rsidRDefault="005D2736" w:rsidP="00C33AB1">
      <w:pPr>
        <w:jc w:val="center"/>
        <w:rPr>
          <w:rFonts w:ascii="Arial" w:hAnsi="Arial" w:cs="Arial"/>
          <w:b/>
          <w:color w:val="1F497D"/>
          <w:sz w:val="72"/>
          <w:szCs w:val="72"/>
          <w:u w:val="single"/>
        </w:rPr>
      </w:pPr>
      <w:r w:rsidRPr="00816C0F">
        <w:rPr>
          <w:rFonts w:ascii="Arial" w:hAnsi="Arial" w:cs="Arial"/>
          <w:b/>
          <w:color w:val="1F497D"/>
          <w:sz w:val="72"/>
          <w:szCs w:val="72"/>
          <w:u w:val="single"/>
        </w:rPr>
        <w:t>POZVÁNKA</w:t>
      </w:r>
    </w:p>
    <w:p w:rsidR="005D2736" w:rsidRDefault="005D2736" w:rsidP="00C33AB1">
      <w:pPr>
        <w:jc w:val="center"/>
        <w:rPr>
          <w:rFonts w:ascii="Arial" w:hAnsi="Arial" w:cs="Arial"/>
          <w:b/>
          <w:sz w:val="36"/>
          <w:szCs w:val="36"/>
        </w:rPr>
      </w:pPr>
    </w:p>
    <w:p w:rsidR="005D2736" w:rsidRPr="00573B04" w:rsidRDefault="005D2736" w:rsidP="00C33AB1">
      <w:pPr>
        <w:jc w:val="center"/>
        <w:rPr>
          <w:rFonts w:ascii="Arial" w:hAnsi="Arial" w:cs="Arial"/>
          <w:b/>
          <w:sz w:val="36"/>
          <w:szCs w:val="36"/>
        </w:rPr>
      </w:pPr>
      <w:r w:rsidRPr="00573B04">
        <w:rPr>
          <w:rFonts w:ascii="Arial" w:hAnsi="Arial" w:cs="Arial"/>
          <w:b/>
          <w:sz w:val="36"/>
          <w:szCs w:val="36"/>
        </w:rPr>
        <w:t>k veřejné diskuzi</w:t>
      </w:r>
    </w:p>
    <w:p w:rsidR="005D2736" w:rsidRPr="00573B04" w:rsidRDefault="005D2736" w:rsidP="00C33AB1">
      <w:pPr>
        <w:jc w:val="center"/>
        <w:rPr>
          <w:rFonts w:ascii="Arial" w:hAnsi="Arial" w:cs="Arial"/>
          <w:b/>
          <w:sz w:val="36"/>
          <w:szCs w:val="36"/>
        </w:rPr>
      </w:pPr>
    </w:p>
    <w:p w:rsidR="005D2736" w:rsidRPr="00816C0F" w:rsidRDefault="005D2736" w:rsidP="00C33AB1">
      <w:pPr>
        <w:jc w:val="center"/>
        <w:rPr>
          <w:rFonts w:ascii="Arial" w:hAnsi="Arial" w:cs="Arial"/>
          <w:b/>
          <w:color w:val="1F497D"/>
          <w:sz w:val="40"/>
          <w:szCs w:val="40"/>
        </w:rPr>
      </w:pPr>
      <w:r w:rsidRPr="00816C0F">
        <w:rPr>
          <w:rFonts w:ascii="Arial" w:hAnsi="Arial" w:cs="Arial"/>
          <w:b/>
          <w:color w:val="1F497D"/>
          <w:sz w:val="40"/>
          <w:szCs w:val="40"/>
        </w:rPr>
        <w:t xml:space="preserve">VIZE – </w:t>
      </w:r>
      <w:r>
        <w:rPr>
          <w:rFonts w:ascii="Arial" w:hAnsi="Arial" w:cs="Arial"/>
          <w:b/>
          <w:color w:val="1F497D"/>
          <w:sz w:val="40"/>
          <w:szCs w:val="40"/>
        </w:rPr>
        <w:t xml:space="preserve">Obec </w:t>
      </w:r>
      <w:r w:rsidRPr="00816C0F">
        <w:rPr>
          <w:rFonts w:ascii="Arial" w:hAnsi="Arial" w:cs="Arial"/>
          <w:b/>
          <w:color w:val="1F497D"/>
          <w:sz w:val="40"/>
          <w:szCs w:val="40"/>
        </w:rPr>
        <w:t>Chanovice 2020</w:t>
      </w:r>
    </w:p>
    <w:p w:rsidR="005D2736" w:rsidRPr="00D0066B" w:rsidRDefault="005D2736" w:rsidP="00C33AB1">
      <w:pPr>
        <w:jc w:val="center"/>
        <w:rPr>
          <w:rFonts w:ascii="Arial" w:hAnsi="Arial" w:cs="Arial"/>
          <w:b/>
          <w:sz w:val="40"/>
          <w:szCs w:val="40"/>
        </w:rPr>
      </w:pPr>
    </w:p>
    <w:p w:rsidR="005D2736" w:rsidRDefault="005D2736" w:rsidP="00F27A7A">
      <w:pPr>
        <w:jc w:val="center"/>
        <w:rPr>
          <w:rFonts w:ascii="Arial" w:hAnsi="Arial" w:cs="Arial"/>
          <w:b/>
          <w:sz w:val="36"/>
          <w:szCs w:val="36"/>
        </w:rPr>
      </w:pPr>
      <w:r w:rsidRPr="00F27A7A">
        <w:rPr>
          <w:rFonts w:ascii="Arial" w:hAnsi="Arial" w:cs="Arial"/>
          <w:b/>
          <w:sz w:val="36"/>
          <w:szCs w:val="36"/>
        </w:rPr>
        <w:t xml:space="preserve">která se koná </w:t>
      </w:r>
      <w:r w:rsidRPr="00816C0F">
        <w:rPr>
          <w:rFonts w:ascii="Arial" w:hAnsi="Arial" w:cs="Arial"/>
          <w:b/>
          <w:color w:val="1F497D"/>
          <w:sz w:val="44"/>
          <w:szCs w:val="44"/>
        </w:rPr>
        <w:t>ve čtvrtek 23. 2. 2012</w:t>
      </w:r>
      <w:r w:rsidRPr="00F27A7A">
        <w:rPr>
          <w:rFonts w:ascii="Arial" w:hAnsi="Arial" w:cs="Arial"/>
          <w:b/>
          <w:sz w:val="36"/>
          <w:szCs w:val="36"/>
        </w:rPr>
        <w:t xml:space="preserve"> </w:t>
      </w:r>
    </w:p>
    <w:p w:rsidR="005D2736" w:rsidRDefault="005D2736" w:rsidP="00F27A7A">
      <w:pPr>
        <w:jc w:val="center"/>
        <w:rPr>
          <w:rFonts w:ascii="Arial" w:hAnsi="Arial" w:cs="Arial"/>
          <w:b/>
          <w:sz w:val="36"/>
          <w:szCs w:val="36"/>
        </w:rPr>
      </w:pPr>
      <w:r w:rsidRPr="00816C0F">
        <w:rPr>
          <w:rFonts w:ascii="Arial" w:hAnsi="Arial" w:cs="Arial"/>
          <w:b/>
          <w:color w:val="1F497D"/>
          <w:sz w:val="36"/>
          <w:szCs w:val="36"/>
        </w:rPr>
        <w:t>od 17,00 hodin</w:t>
      </w:r>
      <w:r w:rsidRPr="00F27A7A">
        <w:rPr>
          <w:rFonts w:ascii="Arial" w:hAnsi="Arial" w:cs="Arial"/>
          <w:b/>
          <w:sz w:val="36"/>
          <w:szCs w:val="36"/>
        </w:rPr>
        <w:t xml:space="preserve"> v</w:t>
      </w:r>
      <w:r>
        <w:rPr>
          <w:rFonts w:ascii="Arial" w:hAnsi="Arial" w:cs="Arial"/>
          <w:b/>
          <w:sz w:val="36"/>
          <w:szCs w:val="36"/>
        </w:rPr>
        <w:t xml:space="preserve"> budově bývalé konírny </w:t>
      </w:r>
    </w:p>
    <w:p w:rsidR="005D2736" w:rsidRPr="00F27A7A" w:rsidRDefault="005D2736" w:rsidP="00F27A7A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v zámeckém areálu Chanovice</w:t>
      </w:r>
    </w:p>
    <w:p w:rsidR="005D2736" w:rsidRDefault="005D2736" w:rsidP="00C33AB1">
      <w:pPr>
        <w:jc w:val="center"/>
        <w:rPr>
          <w:rFonts w:ascii="Arial" w:hAnsi="Arial" w:cs="Arial"/>
          <w:b/>
          <w:sz w:val="32"/>
          <w:szCs w:val="32"/>
        </w:rPr>
      </w:pPr>
    </w:p>
    <w:p w:rsidR="005D2736" w:rsidRPr="00816C0F" w:rsidRDefault="005D2736" w:rsidP="00C33AB1">
      <w:pPr>
        <w:jc w:val="center"/>
        <w:rPr>
          <w:rFonts w:ascii="Arial" w:hAnsi="Arial" w:cs="Arial"/>
          <w:b/>
        </w:rPr>
      </w:pPr>
    </w:p>
    <w:p w:rsidR="005D2736" w:rsidRPr="00CD76FC" w:rsidRDefault="005D2736" w:rsidP="00CD76FC">
      <w:pPr>
        <w:rPr>
          <w:rFonts w:ascii="Arial" w:hAnsi="Arial" w:cs="Arial"/>
          <w:b/>
          <w:sz w:val="32"/>
          <w:szCs w:val="32"/>
        </w:rPr>
      </w:pPr>
      <w:r w:rsidRPr="00CD76FC">
        <w:rPr>
          <w:rFonts w:ascii="Arial" w:hAnsi="Arial" w:cs="Arial"/>
          <w:b/>
          <w:sz w:val="32"/>
          <w:szCs w:val="32"/>
        </w:rPr>
        <w:t>Pojďme společně hledat</w:t>
      </w:r>
    </w:p>
    <w:p w:rsidR="005D2736" w:rsidRDefault="005D2736" w:rsidP="00CD76FC">
      <w:pPr>
        <w:numPr>
          <w:ilvl w:val="0"/>
          <w:numId w:val="6"/>
        </w:num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co v Obci Chanovice</w:t>
      </w:r>
      <w:r w:rsidRPr="00CD76FC">
        <w:rPr>
          <w:rFonts w:ascii="Arial" w:hAnsi="Arial" w:cs="Arial"/>
          <w:b/>
          <w:sz w:val="32"/>
          <w:szCs w:val="32"/>
        </w:rPr>
        <w:t xml:space="preserve"> změnit do roku 2020</w:t>
      </w:r>
    </w:p>
    <w:p w:rsidR="005D2736" w:rsidRDefault="005D2736" w:rsidP="00CD76FC">
      <w:pPr>
        <w:numPr>
          <w:ilvl w:val="0"/>
          <w:numId w:val="6"/>
        </w:num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jak zlepšit život v obci a v okolí</w:t>
      </w:r>
    </w:p>
    <w:p w:rsidR="005D2736" w:rsidRDefault="005D2736" w:rsidP="00CD76FC">
      <w:pPr>
        <w:numPr>
          <w:ilvl w:val="0"/>
          <w:numId w:val="6"/>
        </w:num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jak více zapojovat veřejnost do řízení obce</w:t>
      </w:r>
    </w:p>
    <w:p w:rsidR="005D2736" w:rsidRDefault="005D2736" w:rsidP="00306465">
      <w:pPr>
        <w:rPr>
          <w:rFonts w:ascii="Arial" w:hAnsi="Arial" w:cs="Arial"/>
          <w:b/>
          <w:sz w:val="32"/>
          <w:szCs w:val="32"/>
        </w:rPr>
      </w:pPr>
    </w:p>
    <w:p w:rsidR="005D2736" w:rsidRDefault="005D2736" w:rsidP="00306465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Pojďme společně hledat, co je potřeba udělat</w:t>
      </w:r>
    </w:p>
    <w:p w:rsidR="005D2736" w:rsidRDefault="005D2736" w:rsidP="00CD76FC">
      <w:pPr>
        <w:numPr>
          <w:ilvl w:val="0"/>
          <w:numId w:val="6"/>
        </w:num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pro děti a mládež</w:t>
      </w:r>
    </w:p>
    <w:p w:rsidR="005D2736" w:rsidRDefault="005D2736" w:rsidP="00CD76FC">
      <w:pPr>
        <w:numPr>
          <w:ilvl w:val="0"/>
          <w:numId w:val="6"/>
        </w:num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pro seniory</w:t>
      </w:r>
    </w:p>
    <w:p w:rsidR="005D2736" w:rsidRDefault="005D2736" w:rsidP="00CD76FC">
      <w:pPr>
        <w:numPr>
          <w:ilvl w:val="0"/>
          <w:numId w:val="6"/>
        </w:num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pro zdravotně postižené občany</w:t>
      </w:r>
    </w:p>
    <w:p w:rsidR="005D2736" w:rsidRDefault="005D2736" w:rsidP="00CD76FC">
      <w:pPr>
        <w:numPr>
          <w:ilvl w:val="0"/>
          <w:numId w:val="6"/>
        </w:num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pro sportovce</w:t>
      </w:r>
    </w:p>
    <w:p w:rsidR="005D2736" w:rsidRDefault="005D2736" w:rsidP="00CD76FC">
      <w:pPr>
        <w:numPr>
          <w:ilvl w:val="0"/>
          <w:numId w:val="6"/>
        </w:num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pro rozvoj služeb</w:t>
      </w:r>
    </w:p>
    <w:p w:rsidR="005D2736" w:rsidRDefault="005D2736" w:rsidP="00F27A7A">
      <w:pPr>
        <w:rPr>
          <w:rFonts w:ascii="Arial" w:hAnsi="Arial" w:cs="Arial"/>
          <w:b/>
          <w:sz w:val="32"/>
          <w:szCs w:val="32"/>
        </w:rPr>
      </w:pPr>
    </w:p>
    <w:p w:rsidR="005D2736" w:rsidRDefault="005D2736" w:rsidP="00F27A7A">
      <w:pPr>
        <w:rPr>
          <w:rFonts w:ascii="Arial" w:hAnsi="Arial" w:cs="Arial"/>
          <w:b/>
          <w:sz w:val="32"/>
          <w:szCs w:val="32"/>
        </w:rPr>
      </w:pPr>
    </w:p>
    <w:p w:rsidR="005D2736" w:rsidRDefault="005D2736" w:rsidP="00D0066B">
      <w:pPr>
        <w:jc w:val="center"/>
        <w:rPr>
          <w:rFonts w:ascii="Arial" w:hAnsi="Arial" w:cs="Arial"/>
          <w:b/>
          <w:color w:val="1F497D"/>
          <w:sz w:val="32"/>
          <w:szCs w:val="32"/>
        </w:rPr>
      </w:pPr>
      <w:r w:rsidRPr="00816C0F">
        <w:rPr>
          <w:rFonts w:ascii="Arial" w:hAnsi="Arial" w:cs="Arial"/>
          <w:b/>
          <w:color w:val="1F497D"/>
          <w:sz w:val="32"/>
          <w:szCs w:val="32"/>
        </w:rPr>
        <w:t xml:space="preserve">Přijďte a zapojte se do diskuze o problémech, </w:t>
      </w:r>
    </w:p>
    <w:p w:rsidR="005D2736" w:rsidRPr="00816C0F" w:rsidRDefault="005D2736" w:rsidP="00D0066B">
      <w:pPr>
        <w:jc w:val="center"/>
        <w:rPr>
          <w:rFonts w:ascii="Arial" w:hAnsi="Arial" w:cs="Arial"/>
          <w:b/>
          <w:color w:val="1F497D"/>
          <w:sz w:val="32"/>
          <w:szCs w:val="32"/>
        </w:rPr>
      </w:pPr>
      <w:r w:rsidRPr="00816C0F">
        <w:rPr>
          <w:rFonts w:ascii="Arial" w:hAnsi="Arial" w:cs="Arial"/>
          <w:b/>
          <w:color w:val="1F497D"/>
          <w:sz w:val="32"/>
          <w:szCs w:val="32"/>
        </w:rPr>
        <w:t>které můžeme řešit společně!</w:t>
      </w:r>
    </w:p>
    <w:p w:rsidR="005D2736" w:rsidRPr="00D0066B" w:rsidRDefault="005D2736" w:rsidP="00D0066B">
      <w:pPr>
        <w:jc w:val="center"/>
        <w:rPr>
          <w:rFonts w:ascii="Arial" w:hAnsi="Arial" w:cs="Arial"/>
          <w:b/>
          <w:sz w:val="32"/>
          <w:szCs w:val="32"/>
        </w:rPr>
      </w:pPr>
    </w:p>
    <w:p w:rsidR="005D2736" w:rsidRDefault="005D2736" w:rsidP="00D0066B">
      <w:pPr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Karel Salák,</w:t>
      </w:r>
    </w:p>
    <w:p w:rsidR="005D2736" w:rsidRDefault="005D2736" w:rsidP="00D0066B">
      <w:pPr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komunitní koordinátor Obce Chanovice</w:t>
      </w:r>
    </w:p>
    <w:p w:rsidR="005D2736" w:rsidRPr="00D0066B" w:rsidRDefault="005D2736" w:rsidP="00D0066B">
      <w:pPr>
        <w:tabs>
          <w:tab w:val="left" w:pos="379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tab/>
      </w:r>
    </w:p>
    <w:p w:rsidR="005D2736" w:rsidRPr="00E25809" w:rsidRDefault="005D2736" w:rsidP="00E25809">
      <w:pPr>
        <w:rPr>
          <w:rFonts w:ascii="Arial" w:hAnsi="Arial" w:cs="Arial"/>
          <w:b/>
          <w:sz w:val="28"/>
          <w:szCs w:val="28"/>
        </w:rPr>
      </w:pPr>
    </w:p>
    <w:p w:rsidR="005D2736" w:rsidRDefault="005D2736" w:rsidP="00E25809">
      <w:pPr>
        <w:rPr>
          <w:rFonts w:ascii="Arial" w:hAnsi="Arial" w:cs="Arial"/>
          <w:b/>
          <w:sz w:val="32"/>
          <w:szCs w:val="32"/>
        </w:rPr>
      </w:pPr>
    </w:p>
    <w:p w:rsidR="005D2736" w:rsidRDefault="005D2736" w:rsidP="00E25809">
      <w:pPr>
        <w:jc w:val="center"/>
        <w:rPr>
          <w:b/>
        </w:rPr>
      </w:pPr>
      <w:r w:rsidRPr="00E25809">
        <w:rPr>
          <w:b/>
        </w:rPr>
        <w:t>Akce se koná v rámci</w:t>
      </w:r>
      <w:r>
        <w:t xml:space="preserve"> </w:t>
      </w:r>
      <w:r>
        <w:rPr>
          <w:b/>
        </w:rPr>
        <w:t>projektu</w:t>
      </w:r>
      <w:r w:rsidRPr="00E25809">
        <w:rPr>
          <w:b/>
        </w:rPr>
        <w:t xml:space="preserve"> ESF</w:t>
      </w:r>
      <w:r>
        <w:rPr>
          <w:b/>
        </w:rPr>
        <w:t xml:space="preserve"> OP LZZ</w:t>
      </w:r>
      <w:r>
        <w:t xml:space="preserve"> </w:t>
      </w:r>
      <w:r>
        <w:rPr>
          <w:b/>
        </w:rPr>
        <w:t>č. CZ.1.04/3.4.04/54.00223</w:t>
      </w:r>
    </w:p>
    <w:p w:rsidR="005D2736" w:rsidRDefault="005D2736" w:rsidP="00E25809">
      <w:pPr>
        <w:jc w:val="center"/>
        <w:rPr>
          <w:b/>
        </w:rPr>
      </w:pPr>
      <w:r w:rsidRPr="004C7C34">
        <w:rPr>
          <w:b/>
        </w:rPr>
        <w:t>„Vytvoření sítě venkovských komunitních škol v Pošumaví – místních partnerství zaměřených na prosazování rovných příležitostí žen a mužů“</w:t>
      </w:r>
    </w:p>
    <w:p w:rsidR="005D2736" w:rsidRPr="00C33AB1" w:rsidRDefault="005D2736" w:rsidP="00C33AB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b/>
        </w:rPr>
        <w:t>Vzdělávacího kurzu – modul 6</w:t>
      </w:r>
    </w:p>
    <w:sectPr w:rsidR="005D2736" w:rsidRPr="00C33AB1" w:rsidSect="004765BB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AE3" w:rsidRDefault="006D5AE3" w:rsidP="00777B57">
      <w:r>
        <w:separator/>
      </w:r>
    </w:p>
  </w:endnote>
  <w:endnote w:type="continuationSeparator" w:id="0">
    <w:p w:rsidR="006D5AE3" w:rsidRDefault="006D5AE3" w:rsidP="00777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AE3" w:rsidRDefault="006D5AE3" w:rsidP="00777B57">
      <w:r>
        <w:separator/>
      </w:r>
    </w:p>
  </w:footnote>
  <w:footnote w:type="continuationSeparator" w:id="0">
    <w:p w:rsidR="006D5AE3" w:rsidRDefault="006D5AE3" w:rsidP="00777B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736" w:rsidRPr="0005153C" w:rsidRDefault="00073080" w:rsidP="00777B57">
    <w:pPr>
      <w:pStyle w:val="Zhlav"/>
    </w:pPr>
    <w:r>
      <w:rPr>
        <w:noProof/>
      </w:rPr>
      <w:drawing>
        <wp:inline distT="0" distB="0" distL="0" distR="0">
          <wp:extent cx="6076950" cy="657225"/>
          <wp:effectExtent l="1905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D2736" w:rsidRDefault="005D2736">
    <w:pPr>
      <w:pStyle w:val="Zhlav"/>
    </w:pPr>
  </w:p>
  <w:p w:rsidR="005D2736" w:rsidRDefault="005D2736">
    <w:pPr>
      <w:pStyle w:val="Zhlav"/>
    </w:pPr>
  </w:p>
  <w:p w:rsidR="005D2736" w:rsidRDefault="005D2736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D20"/>
    <w:multiLevelType w:val="hybridMultilevel"/>
    <w:tmpl w:val="555C24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BE51E9"/>
    <w:multiLevelType w:val="hybridMultilevel"/>
    <w:tmpl w:val="61961D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06C69"/>
    <w:multiLevelType w:val="hybridMultilevel"/>
    <w:tmpl w:val="B0D434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B4C3A"/>
    <w:multiLevelType w:val="hybridMultilevel"/>
    <w:tmpl w:val="47F046D0"/>
    <w:lvl w:ilvl="0" w:tplc="03ECCF9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6B474F"/>
    <w:multiLevelType w:val="hybridMultilevel"/>
    <w:tmpl w:val="3B940266"/>
    <w:lvl w:ilvl="0" w:tplc="3248428A">
      <w:numFmt w:val="bullet"/>
      <w:lvlText w:val="-"/>
      <w:lvlJc w:val="left"/>
      <w:pPr>
        <w:ind w:left="4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6A3949A0"/>
    <w:multiLevelType w:val="hybridMultilevel"/>
    <w:tmpl w:val="31EA6FAE"/>
    <w:lvl w:ilvl="0" w:tplc="1B201D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ttachedTemplate r:id="rId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76161"/>
    <w:rsid w:val="000152DA"/>
    <w:rsid w:val="0002009C"/>
    <w:rsid w:val="00024F77"/>
    <w:rsid w:val="0005153C"/>
    <w:rsid w:val="00073080"/>
    <w:rsid w:val="000743E4"/>
    <w:rsid w:val="00094E69"/>
    <w:rsid w:val="00096E05"/>
    <w:rsid w:val="000A63CB"/>
    <w:rsid w:val="000D2B99"/>
    <w:rsid w:val="000D53F6"/>
    <w:rsid w:val="000F0ABC"/>
    <w:rsid w:val="0014590C"/>
    <w:rsid w:val="00181AEF"/>
    <w:rsid w:val="001B145F"/>
    <w:rsid w:val="001B7ABC"/>
    <w:rsid w:val="001D0C8C"/>
    <w:rsid w:val="001F511D"/>
    <w:rsid w:val="002A048D"/>
    <w:rsid w:val="002B23F8"/>
    <w:rsid w:val="002E6D98"/>
    <w:rsid w:val="002F3B44"/>
    <w:rsid w:val="002F704D"/>
    <w:rsid w:val="00306465"/>
    <w:rsid w:val="00325FDF"/>
    <w:rsid w:val="003A1D53"/>
    <w:rsid w:val="003F426B"/>
    <w:rsid w:val="00444091"/>
    <w:rsid w:val="004765BB"/>
    <w:rsid w:val="004C7C34"/>
    <w:rsid w:val="004D0064"/>
    <w:rsid w:val="00502511"/>
    <w:rsid w:val="005262D8"/>
    <w:rsid w:val="00573B04"/>
    <w:rsid w:val="00575D73"/>
    <w:rsid w:val="005827EE"/>
    <w:rsid w:val="005D2736"/>
    <w:rsid w:val="005F7E8F"/>
    <w:rsid w:val="00617390"/>
    <w:rsid w:val="006443F9"/>
    <w:rsid w:val="00644654"/>
    <w:rsid w:val="00656F0C"/>
    <w:rsid w:val="00666225"/>
    <w:rsid w:val="006B2716"/>
    <w:rsid w:val="006C7C86"/>
    <w:rsid w:val="006D3882"/>
    <w:rsid w:val="006D5AE3"/>
    <w:rsid w:val="00721455"/>
    <w:rsid w:val="007231B3"/>
    <w:rsid w:val="0072659A"/>
    <w:rsid w:val="00747508"/>
    <w:rsid w:val="00747716"/>
    <w:rsid w:val="00762F81"/>
    <w:rsid w:val="007651C3"/>
    <w:rsid w:val="00766FFB"/>
    <w:rsid w:val="00777B57"/>
    <w:rsid w:val="00791BC0"/>
    <w:rsid w:val="007D652A"/>
    <w:rsid w:val="007E2A86"/>
    <w:rsid w:val="00816C0F"/>
    <w:rsid w:val="00822696"/>
    <w:rsid w:val="008307B2"/>
    <w:rsid w:val="00846E65"/>
    <w:rsid w:val="008525FA"/>
    <w:rsid w:val="0086053C"/>
    <w:rsid w:val="0086070D"/>
    <w:rsid w:val="00876161"/>
    <w:rsid w:val="00876F52"/>
    <w:rsid w:val="00890B68"/>
    <w:rsid w:val="008A77B0"/>
    <w:rsid w:val="008B0CC8"/>
    <w:rsid w:val="008E5282"/>
    <w:rsid w:val="008E6AB4"/>
    <w:rsid w:val="009326A2"/>
    <w:rsid w:val="00976FB1"/>
    <w:rsid w:val="009A54A9"/>
    <w:rsid w:val="009A7F6F"/>
    <w:rsid w:val="009D0CD8"/>
    <w:rsid w:val="009E7FCD"/>
    <w:rsid w:val="00A04F38"/>
    <w:rsid w:val="00A17706"/>
    <w:rsid w:val="00A57152"/>
    <w:rsid w:val="00AC240E"/>
    <w:rsid w:val="00B1023E"/>
    <w:rsid w:val="00B23701"/>
    <w:rsid w:val="00B311FE"/>
    <w:rsid w:val="00B4496D"/>
    <w:rsid w:val="00B764AF"/>
    <w:rsid w:val="00B83C45"/>
    <w:rsid w:val="00BB4C27"/>
    <w:rsid w:val="00C04385"/>
    <w:rsid w:val="00C13BD7"/>
    <w:rsid w:val="00C33AB1"/>
    <w:rsid w:val="00C440FA"/>
    <w:rsid w:val="00CD76FC"/>
    <w:rsid w:val="00D0066B"/>
    <w:rsid w:val="00D01E0C"/>
    <w:rsid w:val="00D212B2"/>
    <w:rsid w:val="00D809F7"/>
    <w:rsid w:val="00D85DB7"/>
    <w:rsid w:val="00DA5EF8"/>
    <w:rsid w:val="00DB2E70"/>
    <w:rsid w:val="00DE2312"/>
    <w:rsid w:val="00E11E46"/>
    <w:rsid w:val="00E151EB"/>
    <w:rsid w:val="00E25809"/>
    <w:rsid w:val="00E57CF7"/>
    <w:rsid w:val="00E935EB"/>
    <w:rsid w:val="00EA07B0"/>
    <w:rsid w:val="00F01C77"/>
    <w:rsid w:val="00F236D7"/>
    <w:rsid w:val="00F27A7A"/>
    <w:rsid w:val="00F45326"/>
    <w:rsid w:val="00F45D77"/>
    <w:rsid w:val="00F74390"/>
    <w:rsid w:val="00F75FE6"/>
    <w:rsid w:val="00F81070"/>
    <w:rsid w:val="00F9476F"/>
    <w:rsid w:val="00FB226D"/>
    <w:rsid w:val="00FD4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B7ABC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816C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816C0F"/>
    <w:rPr>
      <w:rFonts w:ascii="Cambria" w:hAnsi="Cambria" w:cs="Times New Roman"/>
      <w:b/>
      <w:bCs/>
      <w:kern w:val="32"/>
      <w:sz w:val="32"/>
      <w:szCs w:val="32"/>
    </w:rPr>
  </w:style>
  <w:style w:type="paragraph" w:styleId="Zhlav">
    <w:name w:val="header"/>
    <w:basedOn w:val="Normln"/>
    <w:link w:val="ZhlavChar"/>
    <w:uiPriority w:val="99"/>
    <w:semiHidden/>
    <w:rsid w:val="00777B5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777B57"/>
    <w:rPr>
      <w:rFonts w:ascii="Times New Roman" w:hAnsi="Times New Roman" w:cs="Times New Roman"/>
      <w:sz w:val="24"/>
    </w:rPr>
  </w:style>
  <w:style w:type="paragraph" w:styleId="Zpat">
    <w:name w:val="footer"/>
    <w:basedOn w:val="Normln"/>
    <w:link w:val="ZpatChar"/>
    <w:uiPriority w:val="99"/>
    <w:semiHidden/>
    <w:rsid w:val="00777B5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777B57"/>
    <w:rPr>
      <w:rFonts w:ascii="Times New Roman" w:hAnsi="Times New Roman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rsid w:val="00777B5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777B5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1B7AB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j&#269;kojc\AppData\Roaming\Microsoft\&#352;ablony\EU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EU</Template>
  <TotalTime>0</TotalTime>
  <Pages>1</Pages>
  <Words>118</Words>
  <Characters>697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Tejčkojc</dc:creator>
  <cp:lastModifiedBy>Uživatel</cp:lastModifiedBy>
  <cp:revision>2</cp:revision>
  <cp:lastPrinted>2012-02-06T11:47:00Z</cp:lastPrinted>
  <dcterms:created xsi:type="dcterms:W3CDTF">2012-02-13T23:15:00Z</dcterms:created>
  <dcterms:modified xsi:type="dcterms:W3CDTF">2012-02-13T23:15:00Z</dcterms:modified>
</cp:coreProperties>
</file>